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7D" w:rsidRDefault="00060F7D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60F7D" w:rsidRDefault="00060F7D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60F7D" w:rsidRDefault="00060F7D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060F7D" w:rsidRDefault="00060F7D" w:rsidP="00D021D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60F7D">
        <w:tc>
          <w:tcPr>
            <w:tcW w:w="1384" w:type="dxa"/>
            <w:vMerge w:val="restart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60F7D">
        <w:tc>
          <w:tcPr>
            <w:tcW w:w="1384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</w:tr>
      <w:tr w:rsidR="00060F7D">
        <w:trPr>
          <w:trHeight w:val="2447"/>
        </w:trPr>
        <w:tc>
          <w:tcPr>
            <w:tcW w:w="1384" w:type="dxa"/>
          </w:tcPr>
          <w:p w:rsidR="00060F7D" w:rsidRPr="00A14A8E" w:rsidRDefault="00060F7D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Волошина М.А.</w:t>
            </w:r>
          </w:p>
        </w:tc>
        <w:tc>
          <w:tcPr>
            <w:tcW w:w="1602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 xml:space="preserve">И.о.директо-ра МКОУ </w:t>
            </w:r>
            <w:r>
              <w:rPr>
                <w:color w:val="333333"/>
                <w:lang w:eastAsia="en-US"/>
              </w:rPr>
              <w:t>«Приозерная</w:t>
            </w:r>
            <w:r w:rsidRPr="00A14A8E">
              <w:rPr>
                <w:color w:val="333333"/>
                <w:lang w:eastAsia="en-US"/>
              </w:rPr>
              <w:t xml:space="preserve"> НОШ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060F7D" w:rsidRDefault="00060F7D">
            <w:pPr>
              <w:rPr>
                <w:lang w:eastAsia="en-US"/>
              </w:rPr>
            </w:pPr>
          </w:p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3)Квар-тира</w:t>
            </w: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Инди-видуальная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060F7D" w:rsidRPr="00A14A8E" w:rsidRDefault="00060F7D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Индиви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 ная</w:t>
            </w: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72,5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825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2502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32,9</w:t>
            </w:r>
          </w:p>
        </w:tc>
        <w:tc>
          <w:tcPr>
            <w:tcW w:w="971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542414,53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333333"/>
                <w:lang w:val="en-US" w:eastAsia="en-US"/>
              </w:rPr>
            </w:pPr>
          </w:p>
        </w:tc>
      </w:tr>
      <w:tr w:rsidR="00060F7D">
        <w:trPr>
          <w:trHeight w:val="839"/>
        </w:trPr>
        <w:tc>
          <w:tcPr>
            <w:tcW w:w="1384" w:type="dxa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1)Автомобиль легковой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Лада Приора</w:t>
            </w:r>
          </w:p>
          <w:p w:rsidR="00060F7D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2)Трактор ЛТЗ-60АВ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3) Прицеп 2 ПТС-4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100798,91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</w:tr>
      <w:tr w:rsidR="00060F7D">
        <w:tc>
          <w:tcPr>
            <w:tcW w:w="1384" w:type="dxa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-ный участок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</w:tr>
    </w:tbl>
    <w:p w:rsidR="00060F7D" w:rsidRDefault="00060F7D" w:rsidP="0003230B"/>
    <w:sectPr w:rsidR="00060F7D" w:rsidSect="00D021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1D5"/>
    <w:rsid w:val="0003230B"/>
    <w:rsid w:val="00060F7D"/>
    <w:rsid w:val="00250241"/>
    <w:rsid w:val="003064CA"/>
    <w:rsid w:val="004113ED"/>
    <w:rsid w:val="004917B0"/>
    <w:rsid w:val="004D5CC8"/>
    <w:rsid w:val="004E229E"/>
    <w:rsid w:val="00533834"/>
    <w:rsid w:val="00566C3D"/>
    <w:rsid w:val="00671239"/>
    <w:rsid w:val="00671CAC"/>
    <w:rsid w:val="00682857"/>
    <w:rsid w:val="006B3977"/>
    <w:rsid w:val="007A1AE6"/>
    <w:rsid w:val="008636E1"/>
    <w:rsid w:val="0091286C"/>
    <w:rsid w:val="009D4CCB"/>
    <w:rsid w:val="00A134EB"/>
    <w:rsid w:val="00A14A8E"/>
    <w:rsid w:val="00AD36E9"/>
    <w:rsid w:val="00AD6FE4"/>
    <w:rsid w:val="00B97991"/>
    <w:rsid w:val="00BE613C"/>
    <w:rsid w:val="00CA60E9"/>
    <w:rsid w:val="00D021D5"/>
    <w:rsid w:val="00D25946"/>
    <w:rsid w:val="00D92665"/>
    <w:rsid w:val="00E517B3"/>
    <w:rsid w:val="00F7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21D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37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2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2014-05-08T04:20:00Z</dcterms:created>
  <dcterms:modified xsi:type="dcterms:W3CDTF">2018-04-28T03:47:00Z</dcterms:modified>
</cp:coreProperties>
</file>